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7405A" w14:textId="5289A203" w:rsidR="00474F67" w:rsidRPr="007F05E6" w:rsidRDefault="00417A5A" w:rsidP="00474F67">
      <w:pPr>
        <w:pStyle w:val="Unittitle"/>
      </w:pPr>
      <w:r>
        <w:t>12</w:t>
      </w:r>
      <w:r w:rsidR="0033407C">
        <w:t>.</w:t>
      </w:r>
      <w:r>
        <w:t xml:space="preserve"> Building </w:t>
      </w:r>
      <w:r w:rsidR="00481110">
        <w:t>s</w:t>
      </w:r>
      <w:r>
        <w:t xml:space="preserve">ervices </w:t>
      </w:r>
      <w:r w:rsidR="00481110">
        <w:t>e</w:t>
      </w:r>
      <w:r>
        <w:t>ngineering (BSE) systems</w:t>
      </w:r>
    </w:p>
    <w:p w14:paraId="0CA7B65F" w14:textId="7CA75463" w:rsidR="00417A5A" w:rsidRPr="007C4023" w:rsidRDefault="00474F67" w:rsidP="00417A5A">
      <w:pPr>
        <w:pStyle w:val="Heading1"/>
        <w:rPr>
          <w:color w:val="FC4421"/>
        </w:rPr>
      </w:pPr>
      <w:r w:rsidRPr="007C4023">
        <w:rPr>
          <w:color w:val="FC4421"/>
        </w:rPr>
        <w:t>Worksheet 1</w:t>
      </w:r>
      <w:r w:rsidR="00417A5A" w:rsidRPr="007C4023">
        <w:rPr>
          <w:color w:val="FC4421"/>
        </w:rPr>
        <w:t>1</w:t>
      </w:r>
      <w:r w:rsidRPr="007C4023">
        <w:rPr>
          <w:color w:val="FC4421"/>
        </w:rPr>
        <w:t xml:space="preserve">: </w:t>
      </w:r>
      <w:r w:rsidR="00417A5A" w:rsidRPr="007C4023">
        <w:rPr>
          <w:color w:val="FC4421"/>
        </w:rPr>
        <w:t xml:space="preserve">Mechanical principles </w:t>
      </w:r>
      <w:r w:rsidRPr="007C4023">
        <w:rPr>
          <w:color w:val="FC4421"/>
        </w:rPr>
        <w:t>(</w:t>
      </w:r>
      <w:r w:rsidR="00691B95" w:rsidRPr="007C4023">
        <w:rPr>
          <w:color w:val="FC4421"/>
        </w:rPr>
        <w:t>tutor</w:t>
      </w:r>
      <w:r w:rsidRPr="007C4023">
        <w:rPr>
          <w:color w:val="FC4421"/>
        </w:rPr>
        <w:t>)</w:t>
      </w:r>
    </w:p>
    <w:p w14:paraId="190C24B2" w14:textId="3F8F4F3B" w:rsidR="00417A5A" w:rsidRPr="00417A5A" w:rsidRDefault="00417A5A" w:rsidP="0013143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Briefly describe how a centrifugal fan works.</w:t>
      </w:r>
    </w:p>
    <w:p w14:paraId="093116FC" w14:textId="3CBA64F0" w:rsidR="00417A5A" w:rsidRPr="00417A5A" w:rsidRDefault="00417A5A" w:rsidP="00131435">
      <w:pPr>
        <w:ind w:left="360"/>
        <w:rPr>
          <w:rFonts w:cs="Arial"/>
          <w:color w:val="FF0000"/>
          <w:szCs w:val="22"/>
        </w:rPr>
      </w:pPr>
      <w:r w:rsidRPr="00417A5A">
        <w:rPr>
          <w:rFonts w:cs="Arial"/>
          <w:color w:val="FF0000"/>
          <w:szCs w:val="22"/>
        </w:rPr>
        <w:t>When the fan impeller is rotated by the fan motor</w:t>
      </w:r>
      <w:r w:rsidR="00644524">
        <w:rPr>
          <w:rFonts w:cs="Arial"/>
          <w:color w:val="FF0000"/>
          <w:szCs w:val="22"/>
        </w:rPr>
        <w:t>,</w:t>
      </w:r>
      <w:r w:rsidRPr="00417A5A">
        <w:rPr>
          <w:rFonts w:cs="Arial"/>
          <w:color w:val="FF0000"/>
          <w:szCs w:val="22"/>
        </w:rPr>
        <w:t xml:space="preserve"> air is induced because the impeller creates a low negative pressure in the chamber.</w:t>
      </w:r>
      <w:r w:rsidR="00644524">
        <w:rPr>
          <w:rFonts w:cs="Arial"/>
          <w:color w:val="FF0000"/>
          <w:szCs w:val="22"/>
        </w:rPr>
        <w:t xml:space="preserve"> </w:t>
      </w:r>
      <w:r w:rsidRPr="00417A5A">
        <w:rPr>
          <w:rFonts w:cs="Arial"/>
          <w:color w:val="FF0000"/>
          <w:szCs w:val="22"/>
        </w:rPr>
        <w:t>The air is slightly compressed and forced out of the outlet into the ductwork.</w:t>
      </w:r>
    </w:p>
    <w:p w14:paraId="3B4B850F" w14:textId="77777777" w:rsidR="00417A5A" w:rsidRPr="00417A5A" w:rsidRDefault="00417A5A" w:rsidP="00131435">
      <w:pPr>
        <w:rPr>
          <w:rFonts w:cs="Arial"/>
          <w:szCs w:val="22"/>
        </w:rPr>
      </w:pPr>
    </w:p>
    <w:p w14:paraId="5B3C5D2D" w14:textId="6DA34259" w:rsidR="00417A5A" w:rsidRPr="00417A5A" w:rsidRDefault="00417A5A" w:rsidP="0013143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What type of pump is used to create high enough pressures to lift water in high-rise buildings?</w:t>
      </w:r>
    </w:p>
    <w:p w14:paraId="35CF6130" w14:textId="55BF2DDE" w:rsidR="00417A5A" w:rsidRDefault="00417A5A" w:rsidP="00131435">
      <w:pPr>
        <w:ind w:left="360"/>
        <w:rPr>
          <w:rFonts w:cs="Arial"/>
          <w:color w:val="FF0000"/>
          <w:szCs w:val="22"/>
        </w:rPr>
      </w:pPr>
      <w:r w:rsidRPr="00417A5A">
        <w:rPr>
          <w:rFonts w:cs="Arial"/>
          <w:color w:val="FF0000"/>
          <w:szCs w:val="22"/>
        </w:rPr>
        <w:t>Multi-stage centrifugal pump</w:t>
      </w:r>
      <w:r w:rsidR="00644524">
        <w:rPr>
          <w:rFonts w:cs="Arial"/>
          <w:color w:val="FF0000"/>
          <w:szCs w:val="22"/>
        </w:rPr>
        <w:t>.</w:t>
      </w:r>
    </w:p>
    <w:p w14:paraId="5C561BAA" w14:textId="77777777" w:rsidR="00417A5A" w:rsidRPr="00417A5A" w:rsidRDefault="00417A5A" w:rsidP="00131435">
      <w:pPr>
        <w:rPr>
          <w:rFonts w:cs="Arial"/>
          <w:color w:val="FF0000"/>
          <w:szCs w:val="22"/>
        </w:rPr>
      </w:pPr>
    </w:p>
    <w:p w14:paraId="6FD0401B" w14:textId="726A861A" w:rsidR="00417A5A" w:rsidRPr="00417A5A" w:rsidRDefault="00417A5A" w:rsidP="0013143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 xml:space="preserve">Sketch a drawing of a ground source heat pump heating a house in </w:t>
      </w:r>
      <w:r w:rsidR="00A33FB2">
        <w:rPr>
          <w:rFonts w:ascii="Arial" w:hAnsi="Arial" w:cs="Arial"/>
        </w:rPr>
        <w:t>cold</w:t>
      </w:r>
      <w:r w:rsidRPr="00417A5A">
        <w:rPr>
          <w:rFonts w:ascii="Arial" w:hAnsi="Arial" w:cs="Arial"/>
        </w:rPr>
        <w:t xml:space="preserve"> weather. Your diagram should include the following labels: </w:t>
      </w:r>
    </w:p>
    <w:p w14:paraId="269E9856" w14:textId="65C9AF9B" w:rsidR="00417A5A" w:rsidRPr="00644524" w:rsidRDefault="00A33FB2" w:rsidP="00131435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ground heat exchanger, </w:t>
      </w:r>
      <w:r w:rsidR="00417A5A" w:rsidRPr="00644524">
        <w:rPr>
          <w:rFonts w:cs="Arial"/>
          <w:b/>
          <w:bCs/>
        </w:rPr>
        <w:t xml:space="preserve">direction of the </w:t>
      </w:r>
      <w:r>
        <w:rPr>
          <w:rFonts w:cs="Arial"/>
          <w:b/>
          <w:bCs/>
        </w:rPr>
        <w:t>hot</w:t>
      </w:r>
      <w:r w:rsidR="00417A5A" w:rsidRPr="00644524">
        <w:rPr>
          <w:rFonts w:cs="Arial"/>
          <w:b/>
          <w:bCs/>
        </w:rPr>
        <w:t xml:space="preserve"> and </w:t>
      </w:r>
      <w:r>
        <w:rPr>
          <w:rFonts w:cs="Arial"/>
          <w:b/>
          <w:bCs/>
        </w:rPr>
        <w:t>cold</w:t>
      </w:r>
      <w:r w:rsidR="00417A5A" w:rsidRPr="00644524">
        <w:rPr>
          <w:rFonts w:cs="Arial"/>
          <w:b/>
          <w:bCs/>
        </w:rPr>
        <w:t xml:space="preserve"> water</w:t>
      </w:r>
      <w:r w:rsidR="00644524" w:rsidRPr="00644524">
        <w:rPr>
          <w:rFonts w:cs="Arial"/>
          <w:b/>
          <w:bCs/>
        </w:rPr>
        <w:t xml:space="preserve">, </w:t>
      </w:r>
      <w:r w:rsidR="00417A5A" w:rsidRPr="00644524">
        <w:rPr>
          <w:rFonts w:cs="Arial"/>
          <w:b/>
          <w:bCs/>
        </w:rPr>
        <w:t>where heat extraction occurs</w:t>
      </w:r>
      <w:r w:rsidR="00644524" w:rsidRPr="00644524">
        <w:rPr>
          <w:rFonts w:cs="Arial"/>
          <w:b/>
          <w:bCs/>
        </w:rPr>
        <w:t xml:space="preserve">, </w:t>
      </w:r>
      <w:r w:rsidR="00417A5A" w:rsidRPr="00644524">
        <w:rPr>
          <w:rFonts w:cs="Arial"/>
          <w:b/>
          <w:bCs/>
        </w:rPr>
        <w:t>heat pump unit</w:t>
      </w:r>
      <w:r w:rsidR="00644524" w:rsidRPr="00644524">
        <w:rPr>
          <w:rFonts w:cs="Arial"/>
          <w:b/>
          <w:bCs/>
        </w:rPr>
        <w:t>,</w:t>
      </w:r>
      <w:r w:rsidR="00417A5A" w:rsidRPr="00644524">
        <w:rPr>
          <w:rFonts w:cs="Arial"/>
          <w:b/>
          <w:bCs/>
        </w:rPr>
        <w:t xml:space="preserve"> heat distribution system</w:t>
      </w:r>
    </w:p>
    <w:p w14:paraId="2D46D623" w14:textId="6E0491CA" w:rsidR="00417A5A" w:rsidRDefault="00417A5A" w:rsidP="00131435">
      <w:pPr>
        <w:pStyle w:val="ListParagraph"/>
        <w:ind w:left="360"/>
      </w:pPr>
    </w:p>
    <w:p w14:paraId="7AFE50AD" w14:textId="5978D91A" w:rsidR="006E1028" w:rsidRDefault="00C0774E" w:rsidP="00E854C2">
      <w:pPr>
        <w:pStyle w:val="Answer"/>
        <w:ind w:left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415D4B" wp14:editId="7DFE67AD">
            <wp:simplePos x="0" y="0"/>
            <wp:positionH relativeFrom="margin">
              <wp:align>right</wp:align>
            </wp:positionH>
            <wp:positionV relativeFrom="margin">
              <wp:posOffset>3924935</wp:posOffset>
            </wp:positionV>
            <wp:extent cx="6043930" cy="4065270"/>
            <wp:effectExtent l="0" t="0" r="0" b="0"/>
            <wp:wrapSquare wrapText="bothSides"/>
            <wp:docPr id="1910584577" name="Picture 1" descr="Diagram of a house with a heat pump and hot water pum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584577" name="Picture 1" descr="Diagram of a house with a heat pump and hot water pum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406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E1028" w:rsidSect="00DD3D67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7BE9" w14:textId="77777777" w:rsidR="000F04C0" w:rsidRDefault="000F04C0">
      <w:pPr>
        <w:spacing w:before="0" w:after="0"/>
      </w:pPr>
      <w:r>
        <w:separator/>
      </w:r>
    </w:p>
  </w:endnote>
  <w:endnote w:type="continuationSeparator" w:id="0">
    <w:p w14:paraId="4B86AB30" w14:textId="77777777" w:rsidR="000F04C0" w:rsidRDefault="000F04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0135C" w14:textId="77777777" w:rsidR="00DD3D67" w:rsidRPr="00F03E33" w:rsidRDefault="00DD3D67" w:rsidP="00DD3D67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58537C9F" wp14:editId="15E0D58D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47E4D6C" id="Group 2" o:spid="_x0000_s1026" style="position:absolute;margin-left:-44.55pt;margin-top:-10pt;width:566.05pt;height:36.5pt;z-index:25166387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D6D4A60" wp14:editId="14CB4202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B59D58" id="Straight Connector 9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54E75EC8" w14:textId="52BD2923" w:rsidR="00110217" w:rsidRPr="00DD3D67" w:rsidRDefault="00110217" w:rsidP="00DD3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3693E" w14:textId="77777777" w:rsidR="000F04C0" w:rsidRDefault="000F04C0">
      <w:pPr>
        <w:spacing w:before="0" w:after="0"/>
      </w:pPr>
      <w:r>
        <w:separator/>
      </w:r>
    </w:p>
  </w:footnote>
  <w:footnote w:type="continuationSeparator" w:id="0">
    <w:p w14:paraId="73B7964A" w14:textId="77777777" w:rsidR="000F04C0" w:rsidRDefault="000F04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DB956" w14:textId="77777777" w:rsidR="007C4023" w:rsidRPr="009C6DF4" w:rsidRDefault="007C4023" w:rsidP="007C402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0AC8E635" wp14:editId="58342BD6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95458" w14:textId="77777777" w:rsidR="007C4023" w:rsidRPr="00631B61" w:rsidRDefault="007C4023" w:rsidP="007C402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775B6CB" w14:textId="77777777" w:rsidR="007C4023" w:rsidRPr="00631B61" w:rsidRDefault="007C4023" w:rsidP="007C402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AC8E635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8895458" w14:textId="77777777" w:rsidR="007C4023" w:rsidRPr="00631B61" w:rsidRDefault="007C4023" w:rsidP="007C402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775B6CB" w14:textId="77777777" w:rsidR="007C4023" w:rsidRPr="00631B61" w:rsidRDefault="007C4023" w:rsidP="007C402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07BEB57" w14:textId="77777777" w:rsidR="007C4023" w:rsidRPr="009758F9" w:rsidRDefault="007C4023" w:rsidP="007C4023">
    <w:pPr>
      <w:pStyle w:val="Header"/>
    </w:pPr>
  </w:p>
  <w:p w14:paraId="7D002CF0" w14:textId="77777777" w:rsidR="007C4023" w:rsidRPr="003A74F7" w:rsidRDefault="007C4023" w:rsidP="007C4023">
    <w:pPr>
      <w:pStyle w:val="Header"/>
    </w:pPr>
  </w:p>
  <w:p w14:paraId="5812C2BD" w14:textId="07BCFED8" w:rsidR="00110217" w:rsidRPr="007C4023" w:rsidRDefault="00110217" w:rsidP="007C40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E85CD6"/>
    <w:multiLevelType w:val="hybridMultilevel"/>
    <w:tmpl w:val="9E5E1D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613589">
    <w:abstractNumId w:val="4"/>
  </w:num>
  <w:num w:numId="2" w16cid:durableId="721294838">
    <w:abstractNumId w:val="15"/>
  </w:num>
  <w:num w:numId="3" w16cid:durableId="758335882">
    <w:abstractNumId w:val="22"/>
  </w:num>
  <w:num w:numId="4" w16cid:durableId="1028872276">
    <w:abstractNumId w:val="17"/>
  </w:num>
  <w:num w:numId="5" w16cid:durableId="441728648">
    <w:abstractNumId w:val="7"/>
  </w:num>
  <w:num w:numId="6" w16cid:durableId="1437869704">
    <w:abstractNumId w:val="16"/>
  </w:num>
  <w:num w:numId="7" w16cid:durableId="194083621">
    <w:abstractNumId w:val="7"/>
  </w:num>
  <w:num w:numId="8" w16cid:durableId="2128308455">
    <w:abstractNumId w:val="1"/>
  </w:num>
  <w:num w:numId="9" w16cid:durableId="1042946296">
    <w:abstractNumId w:val="7"/>
    <w:lvlOverride w:ilvl="0">
      <w:startOverride w:val="1"/>
    </w:lvlOverride>
  </w:num>
  <w:num w:numId="10" w16cid:durableId="504176946">
    <w:abstractNumId w:val="18"/>
  </w:num>
  <w:num w:numId="11" w16cid:durableId="1330064880">
    <w:abstractNumId w:val="14"/>
  </w:num>
  <w:num w:numId="12" w16cid:durableId="334500022">
    <w:abstractNumId w:val="5"/>
  </w:num>
  <w:num w:numId="13" w16cid:durableId="251669014">
    <w:abstractNumId w:val="12"/>
  </w:num>
  <w:num w:numId="14" w16cid:durableId="492646494">
    <w:abstractNumId w:val="19"/>
  </w:num>
  <w:num w:numId="15" w16cid:durableId="563873767">
    <w:abstractNumId w:val="10"/>
  </w:num>
  <w:num w:numId="16" w16cid:durableId="1327857514">
    <w:abstractNumId w:val="6"/>
  </w:num>
  <w:num w:numId="17" w16cid:durableId="5521528">
    <w:abstractNumId w:val="24"/>
  </w:num>
  <w:num w:numId="18" w16cid:durableId="1174606523">
    <w:abstractNumId w:val="25"/>
  </w:num>
  <w:num w:numId="19" w16cid:durableId="1820463549">
    <w:abstractNumId w:val="3"/>
  </w:num>
  <w:num w:numId="20" w16cid:durableId="1206794044">
    <w:abstractNumId w:val="2"/>
  </w:num>
  <w:num w:numId="21" w16cid:durableId="1862547857">
    <w:abstractNumId w:val="8"/>
  </w:num>
  <w:num w:numId="22" w16cid:durableId="479421445">
    <w:abstractNumId w:val="8"/>
    <w:lvlOverride w:ilvl="0">
      <w:startOverride w:val="1"/>
    </w:lvlOverride>
  </w:num>
  <w:num w:numId="23" w16cid:durableId="206652451">
    <w:abstractNumId w:val="23"/>
  </w:num>
  <w:num w:numId="24" w16cid:durableId="1378625843">
    <w:abstractNumId w:val="8"/>
    <w:lvlOverride w:ilvl="0">
      <w:startOverride w:val="1"/>
    </w:lvlOverride>
  </w:num>
  <w:num w:numId="25" w16cid:durableId="158351568">
    <w:abstractNumId w:val="8"/>
    <w:lvlOverride w:ilvl="0">
      <w:startOverride w:val="1"/>
    </w:lvlOverride>
  </w:num>
  <w:num w:numId="26" w16cid:durableId="299724380">
    <w:abstractNumId w:val="9"/>
  </w:num>
  <w:num w:numId="27" w16cid:durableId="596135539">
    <w:abstractNumId w:val="20"/>
  </w:num>
  <w:num w:numId="28" w16cid:durableId="1591695040">
    <w:abstractNumId w:val="8"/>
    <w:lvlOverride w:ilvl="0">
      <w:startOverride w:val="1"/>
    </w:lvlOverride>
  </w:num>
  <w:num w:numId="29" w16cid:durableId="717172536">
    <w:abstractNumId w:val="21"/>
  </w:num>
  <w:num w:numId="30" w16cid:durableId="432284027">
    <w:abstractNumId w:val="8"/>
  </w:num>
  <w:num w:numId="31" w16cid:durableId="1303265214">
    <w:abstractNumId w:val="8"/>
    <w:lvlOverride w:ilvl="0">
      <w:startOverride w:val="1"/>
    </w:lvlOverride>
  </w:num>
  <w:num w:numId="32" w16cid:durableId="1233782889">
    <w:abstractNumId w:val="8"/>
    <w:lvlOverride w:ilvl="0">
      <w:startOverride w:val="1"/>
    </w:lvlOverride>
  </w:num>
  <w:num w:numId="33" w16cid:durableId="1502620871">
    <w:abstractNumId w:val="0"/>
  </w:num>
  <w:num w:numId="34" w16cid:durableId="802119482">
    <w:abstractNumId w:val="11"/>
  </w:num>
  <w:num w:numId="35" w16cid:durableId="3763965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A5A"/>
    <w:rsid w:val="000033BD"/>
    <w:rsid w:val="0006059A"/>
    <w:rsid w:val="00082C62"/>
    <w:rsid w:val="000B231F"/>
    <w:rsid w:val="000E194B"/>
    <w:rsid w:val="000F04C0"/>
    <w:rsid w:val="000F1DBF"/>
    <w:rsid w:val="00110217"/>
    <w:rsid w:val="00131435"/>
    <w:rsid w:val="00152AC3"/>
    <w:rsid w:val="00156AF3"/>
    <w:rsid w:val="0019491D"/>
    <w:rsid w:val="001F74AD"/>
    <w:rsid w:val="00290326"/>
    <w:rsid w:val="002D07A8"/>
    <w:rsid w:val="003127FD"/>
    <w:rsid w:val="0033407C"/>
    <w:rsid w:val="003405EA"/>
    <w:rsid w:val="00404B31"/>
    <w:rsid w:val="00417A5A"/>
    <w:rsid w:val="00443B2E"/>
    <w:rsid w:val="00474F67"/>
    <w:rsid w:val="00481110"/>
    <w:rsid w:val="0048500D"/>
    <w:rsid w:val="0050571D"/>
    <w:rsid w:val="0051511E"/>
    <w:rsid w:val="00524E1B"/>
    <w:rsid w:val="00592613"/>
    <w:rsid w:val="006135C0"/>
    <w:rsid w:val="0064452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4023"/>
    <w:rsid w:val="007F2A40"/>
    <w:rsid w:val="00806EDF"/>
    <w:rsid w:val="008C1F1C"/>
    <w:rsid w:val="009975A0"/>
    <w:rsid w:val="009A2CD2"/>
    <w:rsid w:val="009C5C6E"/>
    <w:rsid w:val="009E52A4"/>
    <w:rsid w:val="00A2454C"/>
    <w:rsid w:val="00A33FB2"/>
    <w:rsid w:val="00AE245C"/>
    <w:rsid w:val="00B054EC"/>
    <w:rsid w:val="00BE2446"/>
    <w:rsid w:val="00BE2C21"/>
    <w:rsid w:val="00BF7F8D"/>
    <w:rsid w:val="00C01D20"/>
    <w:rsid w:val="00C0774E"/>
    <w:rsid w:val="00C202BF"/>
    <w:rsid w:val="00C47A5B"/>
    <w:rsid w:val="00C858D7"/>
    <w:rsid w:val="00D073BC"/>
    <w:rsid w:val="00D56B82"/>
    <w:rsid w:val="00DA2485"/>
    <w:rsid w:val="00DD3D67"/>
    <w:rsid w:val="00DE29A8"/>
    <w:rsid w:val="00E854C2"/>
    <w:rsid w:val="00F03E33"/>
    <w:rsid w:val="00F15749"/>
    <w:rsid w:val="00F44D44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FC13A"/>
  <w15:docId w15:val="{6A734F99-83B2-46D7-A23A-C7AAA24B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7A5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7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428DA9-BB5B-4CB0-9E50-37D1B9F62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9B6E3D-89A2-4C86-A7EE-E0EF4ADB4A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77977-A983-447E-8CA6-04AE0E91B47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34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10</cp:revision>
  <cp:lastPrinted>2013-05-15T12:05:00Z</cp:lastPrinted>
  <dcterms:created xsi:type="dcterms:W3CDTF">2021-06-17T12:14:00Z</dcterms:created>
  <dcterms:modified xsi:type="dcterms:W3CDTF">2025-07-22T07:38:00Z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2025-05-31T21:00:16Z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e1953428-bf20-4354-bb11-20b080a154f0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